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BA6" w:rsidRPr="00352AEC" w:rsidRDefault="00454BA6" w:rsidP="00454B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2AEC">
        <w:rPr>
          <w:rFonts w:ascii="Times New Roman" w:hAnsi="Times New Roman" w:cs="Times New Roman"/>
          <w:sz w:val="24"/>
          <w:szCs w:val="24"/>
          <w:u w:val="single"/>
        </w:rPr>
        <w:t>Robert KETELESTON</w:t>
      </w:r>
      <w:r w:rsidRPr="00352AEC">
        <w:rPr>
          <w:rFonts w:ascii="Times New Roman" w:hAnsi="Times New Roman" w:cs="Times New Roman"/>
          <w:sz w:val="24"/>
          <w:szCs w:val="24"/>
        </w:rPr>
        <w:t xml:space="preserve">      (fl.1485)</w:t>
      </w:r>
    </w:p>
    <w:p w:rsidR="00454BA6" w:rsidRPr="00352AEC" w:rsidRDefault="00454BA6" w:rsidP="00454B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2AEC">
        <w:rPr>
          <w:rFonts w:ascii="Times New Roman" w:hAnsi="Times New Roman" w:cs="Times New Roman"/>
          <w:sz w:val="24"/>
          <w:szCs w:val="24"/>
        </w:rPr>
        <w:t>Rector of Godwick, Norfolk.</w:t>
      </w:r>
    </w:p>
    <w:p w:rsidR="00454BA6" w:rsidRPr="00352AEC" w:rsidRDefault="00454BA6" w:rsidP="00454B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4BA6" w:rsidRPr="00352AEC" w:rsidRDefault="00454BA6" w:rsidP="00454B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4BA6" w:rsidRPr="00352AEC" w:rsidRDefault="00454BA6" w:rsidP="00454B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2AEC">
        <w:rPr>
          <w:rFonts w:ascii="Times New Roman" w:hAnsi="Times New Roman" w:cs="Times New Roman"/>
          <w:sz w:val="24"/>
          <w:szCs w:val="24"/>
        </w:rPr>
        <w:tab/>
        <w:t>1485</w:t>
      </w:r>
      <w:r w:rsidRPr="00352AEC">
        <w:rPr>
          <w:rFonts w:ascii="Times New Roman" w:hAnsi="Times New Roman" w:cs="Times New Roman"/>
          <w:sz w:val="24"/>
          <w:szCs w:val="24"/>
        </w:rPr>
        <w:tab/>
        <w:t>He became Rector.</w:t>
      </w:r>
    </w:p>
    <w:p w:rsidR="00454BA6" w:rsidRPr="00352AEC" w:rsidRDefault="00454BA6" w:rsidP="00454BA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352AEC">
        <w:rPr>
          <w:rFonts w:ascii="Times New Roman" w:hAnsi="Times New Roman" w:cs="Times New Roman"/>
          <w:sz w:val="24"/>
          <w:szCs w:val="24"/>
        </w:rPr>
        <w:t>(“An Essay Towards a Topographical History of the County of Norfolk” vol.9 pp.509-19 Francis Blomefield)</w:t>
      </w:r>
    </w:p>
    <w:p w:rsidR="00454BA6" w:rsidRPr="00352AEC" w:rsidRDefault="00454BA6" w:rsidP="00454B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4BA6" w:rsidRPr="00352AEC" w:rsidRDefault="00454BA6" w:rsidP="00454B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4BA6" w:rsidRPr="00352AEC" w:rsidRDefault="00454BA6" w:rsidP="00454B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2AEC"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BA6" w:rsidRDefault="00454BA6" w:rsidP="00564E3C">
      <w:pPr>
        <w:spacing w:after="0" w:line="240" w:lineRule="auto"/>
      </w:pPr>
      <w:r>
        <w:separator/>
      </w:r>
    </w:p>
  </w:endnote>
  <w:endnote w:type="continuationSeparator" w:id="0">
    <w:p w:rsidR="00454BA6" w:rsidRDefault="00454BA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54BA6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BA6" w:rsidRDefault="00454BA6" w:rsidP="00564E3C">
      <w:pPr>
        <w:spacing w:after="0" w:line="240" w:lineRule="auto"/>
      </w:pPr>
      <w:r>
        <w:separator/>
      </w:r>
    </w:p>
  </w:footnote>
  <w:footnote w:type="continuationSeparator" w:id="0">
    <w:p w:rsidR="00454BA6" w:rsidRDefault="00454BA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BA6"/>
    <w:rsid w:val="00372DC6"/>
    <w:rsid w:val="00454BA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B708FB-7908-4213-B10B-FB93D7D89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2016-02-07T20:19:00Z</dcterms:created>
  <dcterms:modified xsi:type="dcterms:W3CDTF">2016-02-07T20:19:00Z</dcterms:modified>
</cp:coreProperties>
</file>